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5ADE" w:rsidRDefault="00305ADE" w:rsidP="00305AD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FORTY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fl.1450)</w:t>
      </w:r>
    </w:p>
    <w:p w:rsidR="00305ADE" w:rsidRDefault="00305ADE" w:rsidP="00305AD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Little Malvern Priory.</w:t>
      </w:r>
      <w:bookmarkStart w:id="0" w:name="_GoBack"/>
      <w:bookmarkEnd w:id="0"/>
    </w:p>
    <w:p w:rsidR="00305ADE" w:rsidRDefault="00305ADE" w:rsidP="00305AD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05ADE" w:rsidRDefault="00305ADE" w:rsidP="00305AD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05ADE" w:rsidRDefault="00305ADE" w:rsidP="00305ADE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 May1450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ordained deacon in </w:t>
      </w:r>
      <w:proofErr w:type="spellStart"/>
      <w:r>
        <w:rPr>
          <w:rFonts w:ascii="Times New Roman" w:hAnsi="Times New Roman" w:cs="Times New Roman"/>
          <w:sz w:val="24"/>
          <w:szCs w:val="24"/>
        </w:rPr>
        <w:t>Weobley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Church, Herefordshire by Richard Beauchamp, Bishop of Hereford(q.v.).</w:t>
      </w:r>
    </w:p>
    <w:p w:rsidR="00305ADE" w:rsidRDefault="00305ADE" w:rsidP="00305AD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(“The Register of Richard Beauchamp, Bishop of Hereford, 1449-50 p.14)</w:t>
      </w:r>
    </w:p>
    <w:p w:rsidR="00305ADE" w:rsidRDefault="00305ADE" w:rsidP="00305AD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05ADE" w:rsidRDefault="00305ADE" w:rsidP="00305AD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305ADE" w:rsidRDefault="00305ADE" w:rsidP="00305AD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 January 2016</w:t>
      </w:r>
    </w:p>
    <w:sectPr w:rsidR="00DD5B8A" w:rsidRPr="00305AD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5ADE" w:rsidRDefault="00305ADE" w:rsidP="00564E3C">
      <w:pPr>
        <w:spacing w:after="0" w:line="240" w:lineRule="auto"/>
      </w:pPr>
      <w:r>
        <w:separator/>
      </w:r>
    </w:p>
  </w:endnote>
  <w:endnote w:type="continuationSeparator" w:id="0">
    <w:p w:rsidR="00305ADE" w:rsidRDefault="00305ADE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305ADE">
      <w:rPr>
        <w:rFonts w:ascii="Times New Roman" w:hAnsi="Times New Roman" w:cs="Times New Roman"/>
        <w:noProof/>
        <w:sz w:val="24"/>
        <w:szCs w:val="24"/>
      </w:rPr>
      <w:t>16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5ADE" w:rsidRDefault="00305ADE" w:rsidP="00564E3C">
      <w:pPr>
        <w:spacing w:after="0" w:line="240" w:lineRule="auto"/>
      </w:pPr>
      <w:r>
        <w:separator/>
      </w:r>
    </w:p>
  </w:footnote>
  <w:footnote w:type="continuationSeparator" w:id="0">
    <w:p w:rsidR="00305ADE" w:rsidRDefault="00305ADE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5ADE"/>
    <w:rsid w:val="00305ADE"/>
    <w:rsid w:val="00372DC6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F5C608"/>
  <w15:chartTrackingRefBased/>
  <w15:docId w15:val="{1CDA013D-41F3-4ACF-93BE-C601518D3B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2</TotalTime>
  <Pages>1</Pages>
  <Words>38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2016-01-16T20:08:00Z</dcterms:created>
  <dcterms:modified xsi:type="dcterms:W3CDTF">2016-01-16T20:10:00Z</dcterms:modified>
</cp:coreProperties>
</file>